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29E50" w14:textId="48EC30FD" w:rsidR="001E41F3" w:rsidRDefault="008D5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857A0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7769C">
        <w:rPr>
          <w:b/>
          <w:i/>
          <w:noProof/>
          <w:sz w:val="28"/>
        </w:rPr>
        <w:t>R1-</w:t>
      </w:r>
      <w:r w:rsidR="00AB647A" w:rsidRPr="00AB647A">
        <w:rPr>
          <w:b/>
          <w:i/>
          <w:noProof/>
          <w:sz w:val="28"/>
        </w:rPr>
        <w:t xml:space="preserve"> </w:t>
      </w:r>
      <w:r w:rsidR="00AB647A" w:rsidRPr="00AB647A">
        <w:rPr>
          <w:b/>
          <w:i/>
          <w:noProof/>
          <w:sz w:val="28"/>
        </w:rPr>
        <w:t>1909642</w:t>
      </w:r>
    </w:p>
    <w:p w14:paraId="73105985" w14:textId="25EEC243" w:rsidR="001E41F3" w:rsidRDefault="002857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8D51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8D51DE">
        <w:rPr>
          <w:b/>
          <w:noProof/>
          <w:sz w:val="24"/>
        </w:rPr>
        <w:t xml:space="preserve">, </w:t>
      </w:r>
      <w:r w:rsidR="00A7769C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8D51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B4191">
        <w:rPr>
          <w:b/>
          <w:noProof/>
          <w:sz w:val="24"/>
        </w:rPr>
        <w:t>6</w:t>
      </w:r>
      <w:r w:rsidRPr="002857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769C">
        <w:rPr>
          <w:b/>
          <w:noProof/>
          <w:sz w:val="24"/>
        </w:rPr>
        <w:t xml:space="preserve">– </w:t>
      </w:r>
      <w:r w:rsidR="0054294C">
        <w:rPr>
          <w:b/>
          <w:noProof/>
          <w:sz w:val="24"/>
        </w:rPr>
        <w:t>30</w:t>
      </w:r>
      <w:r w:rsidR="008D08DE" w:rsidRPr="008D08DE">
        <w:rPr>
          <w:b/>
          <w:noProof/>
          <w:sz w:val="24"/>
          <w:vertAlign w:val="superscript"/>
        </w:rPr>
        <w:t>th</w:t>
      </w:r>
      <w:r w:rsidR="008D08DE">
        <w:rPr>
          <w:b/>
          <w:noProof/>
          <w:sz w:val="24"/>
        </w:rPr>
        <w:t xml:space="preserve"> </w:t>
      </w:r>
      <w:r w:rsidR="008D51DE">
        <w:rPr>
          <w:b/>
          <w:noProof/>
          <w:sz w:val="24"/>
        </w:rPr>
        <w:t>, 201</w:t>
      </w:r>
      <w:r w:rsidR="00A7769C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AF5EB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74A3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57857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9192" w14:textId="77777777" w:rsidR="001E41F3" w:rsidRDefault="009E07C8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E65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7D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466E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0F47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91E09E" w14:textId="57BEB315" w:rsidR="001E41F3" w:rsidRDefault="00DC2F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3D3A4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6316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F2EDD" w14:textId="77777777" w:rsidR="001E41F3" w:rsidRDefault="009E07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658D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E22C5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CB7A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1C78CF" w14:textId="5539A194" w:rsidR="001E41F3" w:rsidRDefault="008D51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61D46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5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027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C0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41C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069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4DCD8" w14:textId="77777777">
        <w:tc>
          <w:tcPr>
            <w:tcW w:w="9641" w:type="dxa"/>
            <w:gridSpan w:val="9"/>
          </w:tcPr>
          <w:p w14:paraId="5B318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90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95538" w14:textId="77777777" w:rsidTr="00A7671C">
        <w:tc>
          <w:tcPr>
            <w:tcW w:w="2835" w:type="dxa"/>
          </w:tcPr>
          <w:p w14:paraId="37CC3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DA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E61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5CB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10713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393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09F0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CE27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BF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1BE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6C88896" w14:textId="77777777">
        <w:tc>
          <w:tcPr>
            <w:tcW w:w="9641" w:type="dxa"/>
            <w:gridSpan w:val="11"/>
          </w:tcPr>
          <w:p w14:paraId="7DA5A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F41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CC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88B4" w14:textId="201AC922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3D3A4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2E0078">
              <w:rPr>
                <w:noProof/>
              </w:rPr>
              <w:t>cl</w:t>
            </w:r>
            <w:r w:rsidR="00C417C1">
              <w:rPr>
                <w:noProof/>
              </w:rPr>
              <w:t xml:space="preserve">arification on </w:t>
            </w:r>
            <w:r w:rsidR="003D3A44">
              <w:rPr>
                <w:noProof/>
              </w:rPr>
              <w:t>C</w:t>
            </w:r>
            <w:r w:rsidR="00AB647A">
              <w:rPr>
                <w:noProof/>
              </w:rPr>
              <w:t>QI assumptions for</w:t>
            </w:r>
            <w:r w:rsidR="003D3A44">
              <w:rPr>
                <w:noProof/>
              </w:rPr>
              <w:t xml:space="preserve"> CSI </w:t>
            </w:r>
            <w:r w:rsidR="00AB647A">
              <w:rPr>
                <w:noProof/>
              </w:rPr>
              <w:t>reporting using PUCCH</w:t>
            </w:r>
          </w:p>
        </w:tc>
      </w:tr>
      <w:tr w:rsidR="001E41F3" w14:paraId="6CFACC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18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745C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A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F1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D12D7" w14:textId="604A6985" w:rsidR="001E41F3" w:rsidRDefault="00AB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49E87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54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9EDA4" w14:textId="77777777" w:rsidR="001E41F3" w:rsidRDefault="002E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9BD0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E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24C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FF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6C3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F27718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FDC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384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2B93B" w14:textId="2C60D2CE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E007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0078">
              <w:rPr>
                <w:noProof/>
              </w:rPr>
              <w:t>0</w:t>
            </w:r>
            <w:r w:rsidR="00C417C1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EF09C5">
              <w:rPr>
                <w:noProof/>
              </w:rPr>
              <w:t>26</w:t>
            </w:r>
          </w:p>
        </w:tc>
      </w:tr>
      <w:tr w:rsidR="001E41F3" w14:paraId="523AD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B7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91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911C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16F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41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32E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CB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CBFA01" w14:textId="77777777" w:rsidR="001E41F3" w:rsidRDefault="00FD7D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42E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83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CD2E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7DC5">
              <w:rPr>
                <w:noProof/>
              </w:rPr>
              <w:t>15</w:t>
            </w:r>
          </w:p>
        </w:tc>
      </w:tr>
      <w:tr w:rsidR="001E41F3" w14:paraId="465381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F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ABD86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E46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6435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F2848" w14:textId="77777777">
        <w:tc>
          <w:tcPr>
            <w:tcW w:w="1843" w:type="dxa"/>
          </w:tcPr>
          <w:p w14:paraId="0C966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AD0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E014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90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E3CB" w14:textId="081DDC16" w:rsidR="00597747" w:rsidRDefault="00597747" w:rsidP="00597747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TS38.214 section 5.2.</w:t>
            </w:r>
            <w:r w:rsidR="00AB647A">
              <w:rPr>
                <w:rFonts w:ascii="Arial" w:hAnsi="Arial"/>
                <w:noProof/>
              </w:rPr>
              <w:t>4</w:t>
            </w:r>
            <w:r>
              <w:rPr>
                <w:rFonts w:ascii="Arial" w:hAnsi="Arial"/>
                <w:noProof/>
              </w:rPr>
              <w:t xml:space="preserve">, for a type I CSI report, the CSI report part 1 will always contain a CQI report for at least one codeword: </w:t>
            </w:r>
          </w:p>
          <w:p w14:paraId="46D9AD7C" w14:textId="27F3DEFD" w:rsidR="00A76A9A" w:rsidRPr="00A76A9A" w:rsidRDefault="00A76A9A" w:rsidP="00A76A9A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6A9A">
              <w:rPr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A76A9A">
              <w:rPr>
                <w:lang w:val="en-US" w:eastAsia="zh-CN"/>
              </w:rPr>
              <w:t>type I CSI sub-band reporting on PUCCH formats 3, or 4, the payload is split into two parts. The first part contains RI</w:t>
            </w:r>
            <w:r>
              <w:rPr>
                <w:lang w:val="en-US" w:eastAsia="zh-CN"/>
              </w:rPr>
              <w:t xml:space="preserve"> </w:t>
            </w:r>
            <w:r w:rsidRPr="00A76A9A">
              <w:rPr>
                <w:lang w:val="en-US" w:eastAsia="zh-CN"/>
              </w:rPr>
              <w:t>(if reported), CRI (if reported), CQI for the first codeword. The second part contains PMI and contains the CQI for the</w:t>
            </w:r>
            <w:r>
              <w:rPr>
                <w:lang w:val="en-US" w:eastAsia="zh-CN"/>
              </w:rPr>
              <w:t xml:space="preserve"> </w:t>
            </w:r>
            <w:r w:rsidRPr="00A76A9A">
              <w:rPr>
                <w:lang w:val="en-US" w:eastAsia="zh-CN"/>
              </w:rPr>
              <w:t>second codeword when RI &gt; 4.</w:t>
            </w:r>
          </w:p>
          <w:p w14:paraId="1908F28E" w14:textId="77777777" w:rsidR="00597747" w:rsidRDefault="00597747" w:rsidP="00C417C1">
            <w:pPr>
              <w:pStyle w:val="CRCoverPage"/>
              <w:spacing w:after="0"/>
              <w:rPr>
                <w:noProof/>
              </w:rPr>
            </w:pPr>
          </w:p>
          <w:p w14:paraId="7463499D" w14:textId="13E1C40D" w:rsidR="00F40E4A" w:rsidRDefault="00597747" w:rsidP="00C41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according to</w:t>
            </w:r>
            <w:r w:rsidR="00C23137">
              <w:rPr>
                <w:noProof/>
              </w:rPr>
              <w:t xml:space="preserve"> </w:t>
            </w:r>
            <w:r w:rsidR="00C242F5">
              <w:rPr>
                <w:noProof/>
              </w:rPr>
              <w:t>sect</w:t>
            </w:r>
            <w:r w:rsidR="007F1A67">
              <w:rPr>
                <w:noProof/>
              </w:rPr>
              <w:t>io</w:t>
            </w:r>
            <w:r w:rsidR="00C242F5">
              <w:rPr>
                <w:noProof/>
              </w:rPr>
              <w:t>n 5.2.</w:t>
            </w:r>
            <w:r w:rsidR="00C96874">
              <w:rPr>
                <w:noProof/>
              </w:rPr>
              <w:t>1.4.2,</w:t>
            </w:r>
            <w:r w:rsidR="00C23137">
              <w:rPr>
                <w:noProof/>
              </w:rPr>
              <w:t xml:space="preserve"> if the report quantity is </w:t>
            </w:r>
            <w:r w:rsidR="00C23137" w:rsidRPr="0038538F">
              <w:rPr>
                <w:noProof/>
              </w:rPr>
              <w:t xml:space="preserve">'cri-RI-i1', it is associated with a type I CSI report with no </w:t>
            </w:r>
            <w:r w:rsidR="002F61DC">
              <w:rPr>
                <w:noProof/>
              </w:rPr>
              <w:t>CQI report:</w:t>
            </w:r>
          </w:p>
          <w:p w14:paraId="1A273DC7" w14:textId="77777777" w:rsidR="00B00A6F" w:rsidRDefault="00B00A6F" w:rsidP="00C417C1">
            <w:pPr>
              <w:pStyle w:val="CRCoverPage"/>
              <w:spacing w:after="0"/>
              <w:rPr>
                <w:noProof/>
              </w:rPr>
            </w:pPr>
          </w:p>
          <w:p w14:paraId="11B13FCB" w14:textId="77777777" w:rsidR="00B00A6F" w:rsidRDefault="00B00A6F" w:rsidP="00B00A6F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14B5B">
              <w:rPr>
                <w:rFonts w:eastAsia="MS Mincho"/>
                <w:color w:val="000000"/>
                <w:highlight w:val="yellow"/>
              </w:rPr>
              <w:t>'cri-RI-i1'</w:t>
            </w:r>
            <w:r>
              <w:rPr>
                <w:rFonts w:eastAsia="MS Mincho"/>
                <w:color w:val="000000"/>
              </w:rPr>
              <w:t>,</w:t>
            </w:r>
          </w:p>
          <w:p w14:paraId="0567D74B" w14:textId="77777777" w:rsidR="00B00A6F" w:rsidRDefault="00B00A6F" w:rsidP="00B00A6F">
            <w:pPr>
              <w:pStyle w:val="B1"/>
              <w:rPr>
                <w:rFonts w:eastAsia="MS Mincho"/>
              </w:rPr>
            </w:pPr>
            <w:r>
              <w:t>-</w:t>
            </w:r>
            <w:r>
              <w:tab/>
            </w:r>
            <w:r>
              <w:rPr>
                <w:rFonts w:eastAsia="MS Mincho"/>
              </w:rPr>
              <w:t xml:space="preserve">the UE expects, </w:t>
            </w:r>
            <w:r>
              <w:rPr>
                <w:lang w:val="en-US"/>
              </w:rPr>
              <w:t xml:space="preserve">for that </w:t>
            </w:r>
            <w:r>
              <w:rPr>
                <w:rFonts w:eastAsia="MS Mincho"/>
                <w:i/>
              </w:rPr>
              <w:t>CSI-</w:t>
            </w:r>
            <w:proofErr w:type="spellStart"/>
            <w:r>
              <w:rPr>
                <w:rFonts w:eastAsia="MS Mincho"/>
                <w:i/>
              </w:rPr>
              <w:t>ReportConfig</w:t>
            </w:r>
            <w:proofErr w:type="spellEnd"/>
            <w:r>
              <w:rPr>
                <w:rFonts w:eastAsia="MS Mincho"/>
                <w:i/>
              </w:rPr>
              <w:t>,</w:t>
            </w:r>
            <w:r>
              <w:rPr>
                <w:rFonts w:eastAsia="MS Mincho"/>
              </w:rPr>
              <w:t xml:space="preserve"> to be configured with </w:t>
            </w:r>
            <w:r>
              <w:t xml:space="preserve">higher layer parameter </w:t>
            </w:r>
            <w:proofErr w:type="spellStart"/>
            <w:r>
              <w:rPr>
                <w:i/>
              </w:rPr>
              <w:t>codebookType</w:t>
            </w:r>
            <w:proofErr w:type="spellEnd"/>
            <w:r>
              <w:t xml:space="preserve"> set to </w:t>
            </w:r>
            <w:r w:rsidRPr="00514B5B">
              <w:rPr>
                <w:highlight w:val="yellow"/>
              </w:rPr>
              <w:t>'</w:t>
            </w:r>
            <w:r w:rsidRPr="00514B5B">
              <w:rPr>
                <w:highlight w:val="yellow"/>
                <w:lang w:val="en-US"/>
              </w:rPr>
              <w:t>t</w:t>
            </w:r>
            <w:proofErr w:type="spellStart"/>
            <w:r w:rsidRPr="00514B5B">
              <w:rPr>
                <w:highlight w:val="yellow"/>
              </w:rPr>
              <w:t>ypeI-SinglePanel</w:t>
            </w:r>
            <w:proofErr w:type="spellEnd"/>
            <w:r w:rsidRPr="00514B5B">
              <w:rPr>
                <w:highlight w:val="yellow"/>
              </w:rPr>
              <w:t>'</w:t>
            </w:r>
            <w:r>
              <w:t xml:space="preserve"> and </w:t>
            </w:r>
            <w:proofErr w:type="spellStart"/>
            <w:r>
              <w:rPr>
                <w:i/>
                <w:lang w:val="en-US"/>
              </w:rPr>
              <w:t>pmi-FormatIndicator</w:t>
            </w:r>
            <w:proofErr w:type="spellEnd"/>
            <w:r>
              <w:rPr>
                <w:lang w:val="en-US"/>
              </w:rPr>
              <w:t xml:space="preserve"> configured for wideband PMI reporting</w:t>
            </w:r>
            <w:r>
              <w:rPr>
                <w:rFonts w:eastAsia="MS Mincho"/>
                <w:i/>
              </w:rPr>
              <w:t xml:space="preserve">, </w:t>
            </w:r>
            <w:r>
              <w:rPr>
                <w:rFonts w:eastAsia="MS Mincho"/>
              </w:rPr>
              <w:t>and,</w:t>
            </w:r>
          </w:p>
          <w:p w14:paraId="4F2B477E" w14:textId="77777777" w:rsidR="00C96874" w:rsidRDefault="00B00A6F" w:rsidP="00B00A6F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UE shall report a PMI </w:t>
            </w:r>
            <w:r w:rsidRPr="00413D89">
              <w:rPr>
                <w:lang w:val="en-US"/>
              </w:rPr>
              <w:t>consisting of a single wideband indication (</w:t>
            </w:r>
            <w:r w:rsidRPr="00524C83">
              <w:rPr>
                <w:position w:val="-10"/>
                <w:lang w:val="en-US"/>
              </w:rPr>
              <w:object w:dxaOrig="150" w:dyaOrig="315" w14:anchorId="0BBAA0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075" type="#_x0000_t75" style="width:7.5pt;height:14.5pt" o:ole="">
                  <v:imagedata r:id="rId16" o:title=""/>
                </v:shape>
                <o:OLEObject Type="Embed" ProgID="Equation.DSMT4" ShapeID="_x0000_i2075" DrawAspect="Content" ObjectID="_1628443215" r:id="rId17"/>
              </w:object>
            </w:r>
            <w:r w:rsidRPr="00413D89">
              <w:rPr>
                <w:lang w:val="en-US"/>
              </w:rPr>
              <w:t xml:space="preserve"> in Subclause 5.2.2.2.1) for the entire CSI reporting band</w:t>
            </w:r>
            <w:r>
              <w:rPr>
                <w:lang w:val="en-US"/>
              </w:rPr>
              <w:t>.</w:t>
            </w:r>
          </w:p>
          <w:p w14:paraId="7E6FCFAE" w14:textId="5F4D39F1" w:rsidR="0038129B" w:rsidRDefault="0038129B" w:rsidP="00B00A6F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Besides, in TS</w:t>
            </w:r>
            <w:r w:rsidR="00A050B5">
              <w:rPr>
                <w:rFonts w:ascii="Arial" w:hAnsi="Arial"/>
                <w:noProof/>
              </w:rPr>
              <w:t>38.212, section 6.3.2.1.2, Table</w:t>
            </w:r>
            <w:r w:rsidR="00374B6C">
              <w:rPr>
                <w:rFonts w:ascii="Arial" w:hAnsi="Arial"/>
                <w:noProof/>
              </w:rPr>
              <w:t>s</w:t>
            </w:r>
            <w:r w:rsidR="00A050B5">
              <w:rPr>
                <w:rFonts w:ascii="Arial" w:hAnsi="Arial"/>
                <w:noProof/>
              </w:rPr>
              <w:t xml:space="preserve"> 6.</w:t>
            </w:r>
            <w:r w:rsidR="00945E1C">
              <w:rPr>
                <w:rFonts w:ascii="Arial" w:hAnsi="Arial"/>
                <w:noProof/>
              </w:rPr>
              <w:t>3</w:t>
            </w:r>
            <w:r w:rsidR="00A050B5">
              <w:rPr>
                <w:rFonts w:ascii="Arial" w:hAnsi="Arial"/>
                <w:noProof/>
              </w:rPr>
              <w:t>.</w:t>
            </w:r>
            <w:r w:rsidR="00945E1C">
              <w:rPr>
                <w:rFonts w:ascii="Arial" w:hAnsi="Arial"/>
                <w:noProof/>
              </w:rPr>
              <w:t>1</w:t>
            </w:r>
            <w:r w:rsidR="00A050B5">
              <w:rPr>
                <w:rFonts w:ascii="Arial" w:hAnsi="Arial"/>
                <w:noProof/>
              </w:rPr>
              <w:t>.</w:t>
            </w:r>
            <w:r w:rsidR="00945E1C">
              <w:rPr>
                <w:rFonts w:ascii="Arial" w:hAnsi="Arial"/>
                <w:noProof/>
              </w:rPr>
              <w:t>1</w:t>
            </w:r>
            <w:r w:rsidR="00A050B5">
              <w:rPr>
                <w:rFonts w:ascii="Arial" w:hAnsi="Arial"/>
                <w:noProof/>
              </w:rPr>
              <w:t>.2-</w:t>
            </w:r>
            <w:r w:rsidR="00F87E8C">
              <w:rPr>
                <w:rFonts w:ascii="Arial" w:hAnsi="Arial"/>
                <w:noProof/>
              </w:rPr>
              <w:t xml:space="preserve">9, </w:t>
            </w:r>
            <w:r w:rsidR="00F87E8C">
              <w:rPr>
                <w:rFonts w:ascii="Arial" w:hAnsi="Arial"/>
                <w:noProof/>
              </w:rPr>
              <w:t>6.3.1.1.2-</w:t>
            </w:r>
            <w:r w:rsidR="00F87E8C">
              <w:rPr>
                <w:rFonts w:ascii="Arial" w:hAnsi="Arial"/>
                <w:noProof/>
              </w:rPr>
              <w:t>10</w:t>
            </w:r>
            <w:r w:rsidR="00374B6C">
              <w:rPr>
                <w:rFonts w:ascii="Arial" w:hAnsi="Arial"/>
                <w:noProof/>
              </w:rPr>
              <w:t xml:space="preserve"> and </w:t>
            </w:r>
            <w:r w:rsidR="00374B6C">
              <w:rPr>
                <w:rFonts w:ascii="Arial" w:hAnsi="Arial"/>
                <w:noProof/>
              </w:rPr>
              <w:t>6.3.</w:t>
            </w:r>
            <w:r w:rsidR="00945E1C">
              <w:rPr>
                <w:rFonts w:ascii="Arial" w:hAnsi="Arial"/>
                <w:noProof/>
              </w:rPr>
              <w:t>1</w:t>
            </w:r>
            <w:r w:rsidR="00374B6C">
              <w:rPr>
                <w:rFonts w:ascii="Arial" w:hAnsi="Arial"/>
                <w:noProof/>
              </w:rPr>
              <w:t>.1.2-</w:t>
            </w:r>
            <w:r w:rsidR="00F87E8C">
              <w:rPr>
                <w:rFonts w:ascii="Arial" w:hAnsi="Arial"/>
                <w:noProof/>
              </w:rPr>
              <w:t>11</w:t>
            </w:r>
            <w:r w:rsidR="00A050B5">
              <w:rPr>
                <w:rFonts w:ascii="Arial" w:hAnsi="Arial"/>
                <w:noProof/>
              </w:rPr>
              <w:t xml:space="preserve">, </w:t>
            </w:r>
            <w:r w:rsidR="00DA2650">
              <w:rPr>
                <w:rFonts w:ascii="Arial" w:hAnsi="Arial"/>
                <w:noProof/>
              </w:rPr>
              <w:t xml:space="preserve">it is specified that the CQI per is </w:t>
            </w:r>
            <w:r w:rsidR="00374B6C">
              <w:rPr>
                <w:rFonts w:ascii="Arial" w:hAnsi="Arial"/>
                <w:noProof/>
              </w:rPr>
              <w:t>present only if reported</w:t>
            </w:r>
            <w:r w:rsidR="00DA2650">
              <w:rPr>
                <w:rFonts w:ascii="Arial" w:hAnsi="Arial"/>
                <w:noProof/>
              </w:rPr>
              <w:t xml:space="preserve"> </w:t>
            </w:r>
          </w:p>
          <w:p w14:paraId="4BCE8FA1" w14:textId="28EBFCA1" w:rsidR="00AC18C2" w:rsidRDefault="00B84881" w:rsidP="00B84881">
            <w:pPr>
              <w:pStyle w:val="T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</w:t>
            </w:r>
            <w:r w:rsidR="00F87E8C">
              <w:rPr>
                <w:lang w:eastAsia="zh-CN"/>
              </w:rPr>
              <w:t>7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="00F87E8C" w:rsidRPr="002625EB">
              <w:rPr>
                <w:rFonts w:hint="eastAsia"/>
                <w:lang w:eastAsia="zh-CN"/>
              </w:rPr>
              <w:t>Ma</w:t>
            </w:r>
            <w:r w:rsidR="00F87E8C" w:rsidRPr="002625EB">
              <w:rPr>
                <w:lang w:eastAsia="zh-CN"/>
              </w:rPr>
              <w:t xml:space="preserve">pping </w:t>
            </w:r>
            <w:r w:rsidR="00F87E8C" w:rsidRPr="002625EB">
              <w:rPr>
                <w:rFonts w:hint="eastAsia"/>
                <w:lang w:eastAsia="zh-CN"/>
              </w:rPr>
              <w:t xml:space="preserve">order of CSI fields of one CSI report, </w:t>
            </w:r>
            <w:proofErr w:type="spellStart"/>
            <w:r w:rsidR="00F87E8C" w:rsidRPr="002625EB">
              <w:rPr>
                <w:i/>
                <w:lang w:val="en-US" w:eastAsia="zh-CN"/>
              </w:rPr>
              <w:t>pmi-FormatIndicator</w:t>
            </w:r>
            <w:proofErr w:type="spellEnd"/>
            <w:r w:rsidR="00F87E8C"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="00F87E8C" w:rsidRPr="002625EB">
              <w:rPr>
                <w:i/>
                <w:lang w:val="en-US" w:eastAsia="zh-CN"/>
              </w:rPr>
              <w:t>w</w:t>
            </w:r>
            <w:r w:rsidR="00F87E8C" w:rsidRPr="002625EB">
              <w:rPr>
                <w:rFonts w:hint="eastAsia"/>
                <w:i/>
                <w:lang w:val="en-US" w:eastAsia="zh-CN"/>
              </w:rPr>
              <w:t>i</w:t>
            </w:r>
            <w:r w:rsidR="00F87E8C" w:rsidRPr="002625EB">
              <w:rPr>
                <w:i/>
                <w:lang w:val="en-US" w:eastAsia="zh-CN"/>
              </w:rPr>
              <w:t>debandPMI</w:t>
            </w:r>
            <w:proofErr w:type="spellEnd"/>
            <w:r w:rsidR="00F87E8C" w:rsidRPr="002625EB"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F87E8C" w:rsidRPr="002625EB">
              <w:rPr>
                <w:i/>
                <w:lang w:val="en-US" w:eastAsia="zh-CN"/>
              </w:rPr>
              <w:t>cqi-FormatIndicator</w:t>
            </w:r>
            <w:proofErr w:type="spellEnd"/>
            <w:r w:rsidR="00F87E8C"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="00F87E8C" w:rsidRPr="002625EB">
              <w:rPr>
                <w:i/>
                <w:lang w:val="en-US" w:eastAsia="zh-CN"/>
              </w:rPr>
              <w:t>w</w:t>
            </w:r>
            <w:r w:rsidR="00F87E8C" w:rsidRPr="002625EB">
              <w:rPr>
                <w:rFonts w:hint="eastAsia"/>
                <w:i/>
                <w:lang w:val="en-US" w:eastAsia="zh-CN"/>
              </w:rPr>
              <w:t>i</w:t>
            </w:r>
            <w:r w:rsidR="00F87E8C" w:rsidRPr="002625EB">
              <w:rPr>
                <w:i/>
                <w:lang w:val="en-US" w:eastAsia="zh-CN"/>
              </w:rPr>
              <w:t>debandCQI</w:t>
            </w:r>
            <w:proofErr w:type="spellEnd"/>
            <w:r w:rsidR="00F87E8C" w:rsidRPr="002625EB">
              <w:rPr>
                <w:rFonts w:hint="eastAsia"/>
                <w:lang w:eastAsia="zh-CN"/>
              </w:rPr>
              <w:t xml:space="preserve"> </w:t>
            </w:r>
          </w:p>
          <w:tbl>
            <w:tblPr>
              <w:tblpPr w:leftFromText="141" w:rightFromText="141" w:vertAnchor="text" w:horzAnchor="margin" w:tblpY="3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5670"/>
            </w:tblGrid>
            <w:tr w:rsidR="00B84881" w:rsidRPr="002625EB" w14:paraId="088CDC00" w14:textId="77777777" w:rsidTr="00B84881">
              <w:trPr>
                <w:trHeight w:val="641"/>
              </w:trPr>
              <w:tc>
                <w:tcPr>
                  <w:tcW w:w="1413" w:type="dxa"/>
                  <w:shd w:val="clear" w:color="auto" w:fill="E0E0E0"/>
                  <w:vAlign w:val="center"/>
                </w:tcPr>
                <w:p w14:paraId="4F5DE26D" w14:textId="77777777" w:rsidR="00B84881" w:rsidRPr="002625EB" w:rsidRDefault="00B84881" w:rsidP="00B84881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670" w:type="dxa"/>
                  <w:shd w:val="clear" w:color="auto" w:fill="E0E0E0"/>
                  <w:vAlign w:val="center"/>
                </w:tcPr>
                <w:p w14:paraId="5FC44B62" w14:textId="77777777" w:rsidR="00B84881" w:rsidRPr="002625EB" w:rsidRDefault="00B84881" w:rsidP="00B84881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F87E8C" w:rsidRPr="002625EB" w14:paraId="57D2CA9B" w14:textId="77777777" w:rsidTr="00B84881">
              <w:tc>
                <w:tcPr>
                  <w:tcW w:w="1413" w:type="dxa"/>
                  <w:vMerge w:val="restart"/>
                  <w:vAlign w:val="center"/>
                </w:tcPr>
                <w:p w14:paraId="68F4B832" w14:textId="57590A29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</w:tc>
              <w:tc>
                <w:tcPr>
                  <w:tcW w:w="5670" w:type="dxa"/>
                  <w:vAlign w:val="center"/>
                </w:tcPr>
                <w:p w14:paraId="0F4B5399" w14:textId="4BD199DC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CRI as in Tables 6.3.1.1.2-3/4, if reported</w:t>
                  </w:r>
                </w:p>
              </w:tc>
            </w:tr>
            <w:tr w:rsidR="00F87E8C" w:rsidRPr="002625EB" w14:paraId="421682CA" w14:textId="77777777" w:rsidTr="00B84881">
              <w:tc>
                <w:tcPr>
                  <w:tcW w:w="1413" w:type="dxa"/>
                  <w:vMerge/>
                  <w:vAlign w:val="center"/>
                </w:tcPr>
                <w:p w14:paraId="4CB374B9" w14:textId="77777777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14:paraId="1B91C3F0" w14:textId="3391E191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Rank Indicator as in Tables 6.3.1.1.2-3/4, if reported</w:t>
                  </w:r>
                </w:p>
              </w:tc>
            </w:tr>
            <w:tr w:rsidR="00F87E8C" w:rsidRPr="002625EB" w14:paraId="3E8146F6" w14:textId="77777777" w:rsidTr="00FA5B38">
              <w:trPr>
                <w:trHeight w:val="60"/>
              </w:trPr>
              <w:tc>
                <w:tcPr>
                  <w:tcW w:w="1413" w:type="dxa"/>
                  <w:vMerge/>
                  <w:vAlign w:val="center"/>
                </w:tcPr>
                <w:p w14:paraId="74A4467D" w14:textId="77777777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14:paraId="5D3111B5" w14:textId="257AA738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Layer Indicator as in Tables 6.3.1.1.2-3/4, if reported</w:t>
                  </w:r>
                </w:p>
              </w:tc>
            </w:tr>
            <w:tr w:rsidR="00F87E8C" w:rsidRPr="002625EB" w14:paraId="74E9142A" w14:textId="77777777" w:rsidTr="00FA5B38">
              <w:trPr>
                <w:trHeight w:val="60"/>
              </w:trPr>
              <w:tc>
                <w:tcPr>
                  <w:tcW w:w="1413" w:type="dxa"/>
                  <w:vMerge/>
                  <w:vAlign w:val="center"/>
                </w:tcPr>
                <w:p w14:paraId="008C2F07" w14:textId="77777777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14:paraId="1CF4C2FD" w14:textId="0752CA69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Zero </w:t>
                  </w:r>
                  <w:r w:rsidRPr="002625EB">
                    <w:rPr>
                      <w:lang w:eastAsia="zh-CN"/>
                    </w:rPr>
                    <w:t>p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adding bits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2733BFD3">
                      <v:shape id="_x0000_i2486" type="#_x0000_t75" style="width:14.5pt;height:14.5pt" o:ole="">
                        <v:imagedata r:id="rId18" o:title=""/>
                      </v:shape>
                      <o:OLEObject Type="Embed" ProgID="Equation.3" ShapeID="_x0000_i2486" DrawAspect="Content" ObjectID="_1628443216" r:id="rId19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if needed</w:t>
                  </w:r>
                </w:p>
              </w:tc>
            </w:tr>
            <w:tr w:rsidR="00F87E8C" w:rsidRPr="002625EB" w14:paraId="35045DD7" w14:textId="77777777" w:rsidTr="00FA5B38">
              <w:trPr>
                <w:trHeight w:val="60"/>
              </w:trPr>
              <w:tc>
                <w:tcPr>
                  <w:tcW w:w="1413" w:type="dxa"/>
                  <w:vMerge/>
                  <w:vAlign w:val="center"/>
                </w:tcPr>
                <w:p w14:paraId="2CB773B3" w14:textId="77777777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14:paraId="14DE7392" w14:textId="172886D5" w:rsidR="00F87E8C" w:rsidRPr="00366B0C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443A99BB">
                      <v:shape id="_x0000_i2487" type="#_x0000_t75" style="width:14.5pt;height:14.5pt" o:ole="">
                        <v:imagedata r:id="rId20" o:title=""/>
                      </v:shape>
                      <o:OLEObject Type="Embed" ProgID="Equation.3" ShapeID="_x0000_i2487" DrawAspect="Content" ObjectID="_1628443217" r:id="rId21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F87E8C" w:rsidRPr="002625EB" w14:paraId="4ACBDB77" w14:textId="77777777" w:rsidTr="00B84881">
              <w:trPr>
                <w:trHeight w:val="60"/>
              </w:trPr>
              <w:tc>
                <w:tcPr>
                  <w:tcW w:w="1413" w:type="dxa"/>
                  <w:vMerge/>
                  <w:vAlign w:val="center"/>
                </w:tcPr>
                <w:p w14:paraId="0390C49F" w14:textId="77777777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14:paraId="63D3AE20" w14:textId="073BB456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30D219FC">
                      <v:shape id="_x0000_i2488" type="#_x0000_t75" style="width:14.5pt;height:14.5pt" o:ole="">
                        <v:imagedata r:id="rId22" o:title=""/>
                      </v:shape>
                      <o:OLEObject Type="Embed" ProgID="Equation.3" ShapeID="_x0000_i2488" DrawAspect="Content" ObjectID="_1628443218" r:id="rId23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from left to right as in Tables 6.3.1.1.2-1/2, or codebook index for 2 antenna ports according to Subclause 5.2.2.2.1 in [6, TS38.214], if reported</w:t>
                  </w:r>
                </w:p>
              </w:tc>
            </w:tr>
            <w:tr w:rsidR="00F87E8C" w:rsidRPr="002625EB" w14:paraId="06B27CEE" w14:textId="77777777" w:rsidTr="00B84881">
              <w:trPr>
                <w:trHeight w:val="60"/>
              </w:trPr>
              <w:tc>
                <w:tcPr>
                  <w:tcW w:w="1413" w:type="dxa"/>
                  <w:vMerge/>
                  <w:vAlign w:val="center"/>
                </w:tcPr>
                <w:p w14:paraId="09AF35E8" w14:textId="77777777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14:paraId="21B3B84F" w14:textId="506A74C3" w:rsidR="00F87E8C" w:rsidRPr="002625EB" w:rsidRDefault="00F87E8C" w:rsidP="00F87E8C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W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ideband CQI as in Tables 6.3.1.1.2-3/4, </w:t>
                  </w:r>
                  <w:r w:rsidRPr="00F87E8C">
                    <w:rPr>
                      <w:rFonts w:hint="eastAsia"/>
                      <w:highlight w:val="yellow"/>
                      <w:lang w:eastAsia="zh-CN"/>
                    </w:rPr>
                    <w:t>if reported</w:t>
                  </w:r>
                  <w:r w:rsidRPr="002625EB" w:rsidDel="004C5F48">
                    <w:rPr>
                      <w:rFonts w:hint="eastAsia"/>
                      <w:lang w:eastAsia="zh-CN"/>
                    </w:rPr>
                    <w:t xml:space="preserve"> </w:t>
                  </w:r>
                </w:p>
              </w:tc>
            </w:tr>
          </w:tbl>
          <w:p w14:paraId="55246B7C" w14:textId="00477ED7" w:rsidR="00374B6C" w:rsidRPr="00B438D2" w:rsidRDefault="00374B6C" w:rsidP="00B438D2">
            <w:pPr>
              <w:pStyle w:val="TH"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sz w:val="8"/>
                <w:szCs w:val="8"/>
                <w:lang w:eastAsia="zh-CN"/>
              </w:rPr>
            </w:pPr>
          </w:p>
          <w:p w14:paraId="524CCB4E" w14:textId="77777777" w:rsidR="00B438D2" w:rsidRPr="00B438D2" w:rsidRDefault="00B438D2" w:rsidP="00B438D2">
            <w:pPr>
              <w:pStyle w:val="TH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"/>
                <w:szCs w:val="2"/>
              </w:rPr>
            </w:pPr>
          </w:p>
          <w:p w14:paraId="707FFC99" w14:textId="3F12E0F4" w:rsidR="00B84881" w:rsidRPr="002625EB" w:rsidRDefault="00B84881" w:rsidP="00B84881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</w:t>
            </w:r>
            <w:r w:rsidR="00B438D2"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>.1.2-</w:t>
            </w:r>
            <w:r w:rsidR="00B438D2">
              <w:rPr>
                <w:lang w:eastAsia="zh-CN"/>
              </w:rPr>
              <w:t>9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="00F87E8C" w:rsidRPr="002625EB">
              <w:rPr>
                <w:rFonts w:hint="eastAsia"/>
                <w:lang w:eastAsia="zh-CN"/>
              </w:rPr>
              <w:t xml:space="preserve">Mapping order of CSI fields of one CSI report, CSI part 1, </w:t>
            </w:r>
            <w:proofErr w:type="spellStart"/>
            <w:r w:rsidR="00F87E8C" w:rsidRPr="002625EB">
              <w:rPr>
                <w:i/>
                <w:lang w:val="en-US" w:eastAsia="zh-CN"/>
              </w:rPr>
              <w:t>pmi-FormatIndicator</w:t>
            </w:r>
            <w:proofErr w:type="spellEnd"/>
            <w:r w:rsidR="00F87E8C" w:rsidRPr="002625EB">
              <w:rPr>
                <w:rFonts w:hint="eastAsia"/>
                <w:i/>
                <w:lang w:val="en-US" w:eastAsia="zh-CN"/>
              </w:rPr>
              <w:t>=</w:t>
            </w:r>
            <w:r w:rsidR="00F87E8C" w:rsidRPr="002625EB">
              <w:t xml:space="preserve"> </w:t>
            </w:r>
            <w:proofErr w:type="spellStart"/>
            <w:r w:rsidR="00F87E8C" w:rsidRPr="002625EB">
              <w:rPr>
                <w:i/>
                <w:lang w:val="en-US" w:eastAsia="zh-CN"/>
              </w:rPr>
              <w:t>subbandPMI</w:t>
            </w:r>
            <w:proofErr w:type="spellEnd"/>
            <w:r w:rsidR="00F87E8C" w:rsidRPr="002625EB">
              <w:rPr>
                <w:rFonts w:hint="eastAsia"/>
                <w:lang w:val="en-US" w:eastAsia="zh-CN"/>
              </w:rPr>
              <w:t xml:space="preserve"> or </w:t>
            </w:r>
            <w:proofErr w:type="spellStart"/>
            <w:r w:rsidR="00F87E8C" w:rsidRPr="002625EB">
              <w:rPr>
                <w:i/>
                <w:lang w:val="en-US" w:eastAsia="zh-CN"/>
              </w:rPr>
              <w:t>cqi-FormatIndicator</w:t>
            </w:r>
            <w:proofErr w:type="spellEnd"/>
            <w:r w:rsidR="00F87E8C"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="00F87E8C" w:rsidRPr="002625EB">
              <w:rPr>
                <w:rFonts w:hint="eastAsia"/>
                <w:i/>
                <w:lang w:val="en-US" w:eastAsia="zh-CN"/>
              </w:rPr>
              <w:t>sub</w:t>
            </w:r>
            <w:r w:rsidR="00F87E8C" w:rsidRPr="002625EB">
              <w:rPr>
                <w:i/>
                <w:lang w:val="en-US" w:eastAsia="zh-CN"/>
              </w:rPr>
              <w:t>bandCQI</w:t>
            </w:r>
            <w:proofErr w:type="spellEnd"/>
          </w:p>
          <w:tbl>
            <w:tblPr>
              <w:tblpPr w:leftFromText="141" w:rightFromText="141" w:vertAnchor="page" w:horzAnchor="margin" w:tblpY="2781"/>
              <w:tblOverlap w:val="never"/>
              <w:tblW w:w="7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43"/>
              <w:gridCol w:w="5713"/>
            </w:tblGrid>
            <w:tr w:rsidR="00B438D2" w:rsidRPr="002625EB" w14:paraId="26B1EA54" w14:textId="77777777" w:rsidTr="00B438D2">
              <w:trPr>
                <w:trHeight w:val="643"/>
              </w:trPr>
              <w:tc>
                <w:tcPr>
                  <w:tcW w:w="1443" w:type="dxa"/>
                  <w:shd w:val="clear" w:color="auto" w:fill="E0E0E0"/>
                  <w:vAlign w:val="center"/>
                </w:tcPr>
                <w:p w14:paraId="34C50162" w14:textId="77777777" w:rsidR="00B438D2" w:rsidRPr="002625EB" w:rsidRDefault="00B438D2" w:rsidP="00B438D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713" w:type="dxa"/>
                  <w:shd w:val="clear" w:color="auto" w:fill="E0E0E0"/>
                  <w:vAlign w:val="center"/>
                </w:tcPr>
                <w:p w14:paraId="04D2D13E" w14:textId="77777777" w:rsidR="00B438D2" w:rsidRPr="002625EB" w:rsidRDefault="00B438D2" w:rsidP="00B438D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B438D2" w:rsidRPr="002625EB" w14:paraId="717A9760" w14:textId="77777777" w:rsidTr="00B438D2">
              <w:trPr>
                <w:trHeight w:val="210"/>
              </w:trPr>
              <w:tc>
                <w:tcPr>
                  <w:tcW w:w="1443" w:type="dxa"/>
                  <w:vMerge w:val="restart"/>
                  <w:vAlign w:val="center"/>
                </w:tcPr>
                <w:p w14:paraId="127751D7" w14:textId="77777777" w:rsidR="00B438D2" w:rsidRPr="002625EB" w:rsidRDefault="00B438D2" w:rsidP="00B438D2">
                  <w:pPr>
                    <w:pStyle w:val="TAC"/>
                    <w:rPr>
                      <w:lang w:val="fr-FR" w:eastAsia="zh-CN"/>
                    </w:rPr>
                  </w:pPr>
                  <w:r w:rsidRPr="002625EB">
                    <w:rPr>
                      <w:rFonts w:hint="eastAsia"/>
                      <w:lang w:val="fr-FR" w:eastAsia="zh-CN"/>
                    </w:rPr>
                    <w:t>CSI report #n</w:t>
                  </w:r>
                </w:p>
                <w:p w14:paraId="068B56DD" w14:textId="77777777" w:rsidR="00B438D2" w:rsidRPr="002625EB" w:rsidRDefault="00B438D2" w:rsidP="00B438D2">
                  <w:pPr>
                    <w:pStyle w:val="TAC"/>
                    <w:rPr>
                      <w:lang w:val="fr-FR" w:eastAsia="zh-CN"/>
                    </w:rPr>
                  </w:pPr>
                  <w:r w:rsidRPr="002625EB">
                    <w:rPr>
                      <w:rFonts w:hint="eastAsia"/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713" w:type="dxa"/>
                  <w:vAlign w:val="center"/>
                </w:tcPr>
                <w:p w14:paraId="2A9000C7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CRI as in Tables 6.3.1.1.2-3/4, if reported</w:t>
                  </w:r>
                </w:p>
              </w:tc>
            </w:tr>
            <w:tr w:rsidR="00B438D2" w:rsidRPr="002625EB" w14:paraId="4A833FF8" w14:textId="77777777" w:rsidTr="00B438D2">
              <w:trPr>
                <w:trHeight w:val="210"/>
              </w:trPr>
              <w:tc>
                <w:tcPr>
                  <w:tcW w:w="1443" w:type="dxa"/>
                  <w:vMerge/>
                  <w:vAlign w:val="center"/>
                </w:tcPr>
                <w:p w14:paraId="070E29DA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713" w:type="dxa"/>
                  <w:vAlign w:val="center"/>
                </w:tcPr>
                <w:p w14:paraId="456839EE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B438D2" w:rsidRPr="002625EB" w14:paraId="4B806426" w14:textId="77777777" w:rsidTr="00B438D2">
              <w:trPr>
                <w:trHeight w:val="220"/>
              </w:trPr>
              <w:tc>
                <w:tcPr>
                  <w:tcW w:w="1443" w:type="dxa"/>
                  <w:vMerge/>
                  <w:vAlign w:val="center"/>
                </w:tcPr>
                <w:p w14:paraId="2839E523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713" w:type="dxa"/>
                  <w:vAlign w:val="center"/>
                </w:tcPr>
                <w:p w14:paraId="50183399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W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ideband CQI for the first TB as in Tables 6.3.1.1.2-3/4/5, </w:t>
                  </w:r>
                  <w:r w:rsidRPr="00B438D2">
                    <w:rPr>
                      <w:rFonts w:hint="eastAsia"/>
                      <w:highlight w:val="yellow"/>
                      <w:lang w:eastAsia="zh-CN"/>
                    </w:rPr>
                    <w:t>if reported</w:t>
                  </w:r>
                </w:p>
              </w:tc>
            </w:tr>
            <w:tr w:rsidR="00B438D2" w:rsidRPr="002625EB" w14:paraId="7C69FE82" w14:textId="77777777" w:rsidTr="00B438D2">
              <w:trPr>
                <w:trHeight w:val="60"/>
              </w:trPr>
              <w:tc>
                <w:tcPr>
                  <w:tcW w:w="1443" w:type="dxa"/>
                  <w:vMerge/>
                  <w:vAlign w:val="center"/>
                </w:tcPr>
                <w:p w14:paraId="178EF168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713" w:type="dxa"/>
                </w:tcPr>
                <w:p w14:paraId="61CFCFF6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differential CQI for the first TB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 as in Tables 6.3.1.1.2-3/4/5, i</w:t>
                  </w:r>
                  <w:r w:rsidRPr="00B438D2">
                    <w:rPr>
                      <w:rFonts w:hint="eastAsia"/>
                      <w:highlight w:val="yellow"/>
                      <w:lang w:eastAsia="zh-CN"/>
                    </w:rPr>
                    <w:t>f reported</w:t>
                  </w:r>
                </w:p>
              </w:tc>
            </w:tr>
            <w:tr w:rsidR="00B438D2" w:rsidRPr="002625EB" w14:paraId="06B2FD76" w14:textId="77777777" w:rsidTr="00B438D2">
              <w:trPr>
                <w:trHeight w:val="60"/>
              </w:trPr>
              <w:tc>
                <w:tcPr>
                  <w:tcW w:w="1443" w:type="dxa"/>
                  <w:vMerge/>
                  <w:vAlign w:val="center"/>
                </w:tcPr>
                <w:p w14:paraId="0955C1E2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713" w:type="dxa"/>
                </w:tcPr>
                <w:p w14:paraId="39FBA9EF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Indicator of the n</w:t>
                  </w:r>
                  <w:r w:rsidRPr="002625EB">
                    <w:t xml:space="preserve">umber of non-zero wideband amplitude coefficients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0</m:t>
                        </m:r>
                      </m:sub>
                    </m:sSub>
                  </m:oMath>
                  <w:r w:rsidRPr="002625EB">
                    <w:rPr>
                      <w:rFonts w:hint="eastAsia"/>
                      <w:szCs w:val="22"/>
                      <w:lang w:val="en-US" w:eastAsia="zh-CN"/>
                    </w:rPr>
                    <w:t xml:space="preserve"> for layer </w:t>
                  </w:r>
                  <w:r>
                    <w:rPr>
                      <w:rFonts w:eastAsia="Calibri"/>
                      <w:szCs w:val="22"/>
                      <w:lang w:val="en-US"/>
                    </w:rPr>
                    <w:t>0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 w:rsidRPr="002625EB">
                    <w:rPr>
                      <w:rFonts w:hint="eastAsia"/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B438D2" w:rsidRPr="002625EB" w14:paraId="1B9738A7" w14:textId="77777777" w:rsidTr="00B438D2">
              <w:trPr>
                <w:trHeight w:val="60"/>
              </w:trPr>
              <w:tc>
                <w:tcPr>
                  <w:tcW w:w="1443" w:type="dxa"/>
                  <w:vMerge/>
                  <w:vAlign w:val="center"/>
                </w:tcPr>
                <w:p w14:paraId="1BB23DDC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713" w:type="dxa"/>
                </w:tcPr>
                <w:p w14:paraId="1FFBD7EC" w14:textId="77777777" w:rsidR="00B438D2" w:rsidRPr="00486112" w:rsidRDefault="00B438D2" w:rsidP="00B438D2">
                  <w:pPr>
                    <w:pStyle w:val="TAC"/>
                    <w:rPr>
                      <w:lang w:val="en-US" w:eastAsia="zh-CN"/>
                    </w:rPr>
                  </w:pPr>
                  <w:r w:rsidRPr="00486112">
                    <w:rPr>
                      <w:lang w:eastAsia="zh-CN"/>
                    </w:rPr>
                    <w:t>Indicator of the n</w:t>
                  </w:r>
                  <w:r w:rsidRPr="00486112">
                    <w:t xml:space="preserve">umber of non-zero wideband amplitude coefficients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1</m:t>
                        </m:r>
                      </m:sub>
                    </m:sSub>
                  </m:oMath>
                  <w:r>
                    <w:rPr>
                      <w:szCs w:val="22"/>
                      <w:lang w:val="en-US" w:eastAsia="zh-CN"/>
                    </w:rPr>
                    <w:t xml:space="preserve"> for layer </w:t>
                  </w:r>
                  <w:r>
                    <w:rPr>
                      <w:szCs w:val="22"/>
                      <w:lang w:val="en-US"/>
                    </w:rPr>
                    <w:t>1</w:t>
                  </w:r>
                  <w:r w:rsidRPr="00486112">
                    <w:rPr>
                      <w:lang w:eastAsia="zh-CN"/>
                    </w:rPr>
                    <w:t xml:space="preserve"> as in Table 6.3.1.1.2-5 (</w:t>
                  </w:r>
                  <w:proofErr w:type="spellStart"/>
                  <w:r w:rsidRPr="00486112">
                    <w:rPr>
                      <w:lang w:eastAsia="zh-CN"/>
                    </w:rPr>
                    <w:t>i</w:t>
                  </w:r>
                  <w:r>
                    <w:rPr>
                      <w:szCs w:val="22"/>
                      <w:lang w:val="en-US" w:eastAsia="zh-CN"/>
                    </w:rPr>
                    <w:t>f</w:t>
                  </w:r>
                  <w:proofErr w:type="spellEnd"/>
                  <w:r>
                    <w:rPr>
                      <w:szCs w:val="22"/>
                      <w:lang w:val="en-US" w:eastAsia="zh-CN"/>
                    </w:rPr>
                    <w:t xml:space="preserve"> the rank according to the reported RI is equal to one, this field is set to all zeros)</w:t>
                  </w:r>
                  <w:r w:rsidRPr="00486112">
                    <w:rPr>
                      <w:lang w:eastAsia="zh-CN"/>
                    </w:rPr>
                    <w:t xml:space="preserve">, if 2-layer PMI reporting is allowed according to the rank restriction in </w:t>
                  </w:r>
                  <w:r>
                    <w:rPr>
                      <w:lang w:val="en-US" w:eastAsia="zh-CN"/>
                    </w:rPr>
                    <w:t>Subclauses 5.2.2.2.3 and 5.2.2.2.4 [6, TS 38.214] and</w:t>
                  </w:r>
                  <w:r>
                    <w:rPr>
                      <w:szCs w:val="22"/>
                      <w:lang w:val="en-US" w:eastAsia="zh-CN"/>
                    </w:rPr>
                    <w:t xml:space="preserve"> if reported</w:t>
                  </w:r>
                </w:p>
              </w:tc>
            </w:tr>
            <w:tr w:rsidR="00B438D2" w:rsidRPr="002625EB" w14:paraId="271CCB20" w14:textId="77777777" w:rsidTr="00B438D2">
              <w:trPr>
                <w:trHeight w:val="60"/>
              </w:trPr>
              <w:tc>
                <w:tcPr>
                  <w:tcW w:w="7156" w:type="dxa"/>
                  <w:gridSpan w:val="2"/>
                  <w:vAlign w:val="center"/>
                </w:tcPr>
                <w:p w14:paraId="13650FD3" w14:textId="77777777" w:rsidR="00B438D2" w:rsidRPr="002625EB" w:rsidRDefault="00B438D2" w:rsidP="00B438D2">
                  <w:pPr>
                    <w:pStyle w:val="TAN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Note:</w:t>
                  </w:r>
                  <w:r w:rsidRPr="002625EB">
                    <w:rPr>
                      <w:lang w:eastAsia="zh-CN"/>
                    </w:rPr>
                    <w:tab/>
                  </w: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for given CSI report </w:t>
                  </w:r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indicated by the higher layer parameter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csi-ReportingBand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are numbered continuously in the increasing order with the lowest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of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csi-ReportingBand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as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0.</w:t>
                  </w:r>
                </w:p>
              </w:tc>
            </w:tr>
          </w:tbl>
          <w:p w14:paraId="1AB26941" w14:textId="38963234" w:rsidR="00F87E8C" w:rsidRDefault="00F87E8C" w:rsidP="00F87E8C">
            <w:pPr>
              <w:rPr>
                <w:lang w:eastAsia="zh-CN"/>
              </w:rPr>
            </w:pPr>
          </w:p>
          <w:p w14:paraId="0D4B1C5B" w14:textId="77777777" w:rsidR="00B438D2" w:rsidRPr="002625EB" w:rsidRDefault="00B438D2" w:rsidP="00B438D2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6.3.1.1.2-10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2 wideband, </w:t>
            </w:r>
            <w:proofErr w:type="spellStart"/>
            <w:r w:rsidRPr="002625EB">
              <w:rPr>
                <w:i/>
                <w:lang w:val="en-US" w:eastAsia="zh-CN"/>
              </w:rPr>
              <w:t>pmi-FormatIndicator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r w:rsidRPr="002625EB">
              <w:t xml:space="preserve"> </w:t>
            </w:r>
            <w:proofErr w:type="spellStart"/>
            <w:r w:rsidRPr="002625EB">
              <w:rPr>
                <w:i/>
                <w:lang w:val="en-US" w:eastAsia="zh-CN"/>
              </w:rPr>
              <w:t>subbandPMI</w:t>
            </w:r>
            <w:proofErr w:type="spellEnd"/>
            <w:r w:rsidRPr="002625EB">
              <w:rPr>
                <w:rFonts w:hint="eastAsia"/>
                <w:lang w:val="en-US" w:eastAsia="zh-CN"/>
              </w:rPr>
              <w:t xml:space="preserve"> or </w:t>
            </w:r>
            <w:proofErr w:type="spellStart"/>
            <w:r w:rsidRPr="002625EB">
              <w:rPr>
                <w:i/>
                <w:lang w:val="en-US" w:eastAsia="zh-CN"/>
              </w:rPr>
              <w:t>cqi-FormatIndicator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2625EB">
              <w:rPr>
                <w:rFonts w:hint="eastAsia"/>
                <w:i/>
                <w:lang w:val="en-US" w:eastAsia="zh-CN"/>
              </w:rPr>
              <w:t>sub</w:t>
            </w:r>
            <w:r w:rsidRPr="002625EB">
              <w:rPr>
                <w:i/>
                <w:lang w:val="en-US" w:eastAsia="zh-CN"/>
              </w:rPr>
              <w:t>bandCQI</w:t>
            </w:r>
            <w:proofErr w:type="spellEnd"/>
          </w:p>
          <w:tbl>
            <w:tblPr>
              <w:tblW w:w="71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14"/>
              <w:gridCol w:w="5830"/>
            </w:tblGrid>
            <w:tr w:rsidR="00B438D2" w:rsidRPr="002625EB" w14:paraId="6C4F56F9" w14:textId="77777777" w:rsidTr="00B438D2">
              <w:trPr>
                <w:trHeight w:val="622"/>
              </w:trPr>
              <w:tc>
                <w:tcPr>
                  <w:tcW w:w="1314" w:type="dxa"/>
                  <w:shd w:val="clear" w:color="auto" w:fill="E0E0E0"/>
                  <w:vAlign w:val="center"/>
                </w:tcPr>
                <w:p w14:paraId="158B8B14" w14:textId="77777777" w:rsidR="00B438D2" w:rsidRPr="002625EB" w:rsidRDefault="00B438D2" w:rsidP="00B438D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830" w:type="dxa"/>
                  <w:shd w:val="clear" w:color="auto" w:fill="E0E0E0"/>
                  <w:vAlign w:val="center"/>
                </w:tcPr>
                <w:p w14:paraId="256344B3" w14:textId="77777777" w:rsidR="00B438D2" w:rsidRPr="002625EB" w:rsidRDefault="00B438D2" w:rsidP="00B438D2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B438D2" w:rsidRPr="002625EB" w14:paraId="49797D03" w14:textId="77777777" w:rsidTr="00B438D2">
              <w:trPr>
                <w:trHeight w:val="203"/>
              </w:trPr>
              <w:tc>
                <w:tcPr>
                  <w:tcW w:w="1314" w:type="dxa"/>
                  <w:vMerge w:val="restart"/>
                  <w:vAlign w:val="center"/>
                </w:tcPr>
                <w:p w14:paraId="3AC88764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39FEE7C3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 wideband</w:t>
                  </w:r>
                </w:p>
              </w:tc>
              <w:tc>
                <w:tcPr>
                  <w:tcW w:w="5830" w:type="dxa"/>
                  <w:vAlign w:val="center"/>
                </w:tcPr>
                <w:p w14:paraId="030DF4EB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W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ideband CQI for the second TB as in Tables 6.3.1.1.2-3/4/5, </w:t>
                  </w:r>
                  <w:r w:rsidRPr="00B438D2">
                    <w:rPr>
                      <w:rFonts w:hint="eastAsia"/>
                      <w:highlight w:val="yellow"/>
                      <w:lang w:eastAsia="zh-CN"/>
                    </w:rPr>
                    <w:t>if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present and </w:t>
                  </w:r>
                  <w:r w:rsidRPr="00B438D2">
                    <w:rPr>
                      <w:rFonts w:hint="eastAsia"/>
                      <w:highlight w:val="yellow"/>
                      <w:lang w:eastAsia="zh-CN"/>
                    </w:rPr>
                    <w:t>reported</w:t>
                  </w:r>
                </w:p>
              </w:tc>
            </w:tr>
            <w:tr w:rsidR="00B438D2" w:rsidRPr="002625EB" w14:paraId="188175E1" w14:textId="77777777" w:rsidTr="00B438D2">
              <w:trPr>
                <w:trHeight w:val="203"/>
              </w:trPr>
              <w:tc>
                <w:tcPr>
                  <w:tcW w:w="1314" w:type="dxa"/>
                  <w:vMerge/>
                  <w:vAlign w:val="center"/>
                </w:tcPr>
                <w:p w14:paraId="54BDCB49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830" w:type="dxa"/>
                  <w:vAlign w:val="center"/>
                </w:tcPr>
                <w:p w14:paraId="102C8F48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B438D2" w:rsidRPr="002625EB" w14:paraId="4516ECF5" w14:textId="77777777" w:rsidTr="00B438D2">
              <w:trPr>
                <w:trHeight w:val="183"/>
              </w:trPr>
              <w:tc>
                <w:tcPr>
                  <w:tcW w:w="1314" w:type="dxa"/>
                  <w:vMerge/>
                  <w:vAlign w:val="center"/>
                </w:tcPr>
                <w:p w14:paraId="3993FF79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830" w:type="dxa"/>
                  <w:vAlign w:val="center"/>
                </w:tcPr>
                <w:p w14:paraId="7DBC8A6A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3C5BA3E1">
                      <v:shape id="_x0000_i2509" type="#_x0000_t75" style="width:14.5pt;height:14.5pt" o:ole="">
                        <v:imagedata r:id="rId24" o:title=""/>
                      </v:shape>
                      <o:OLEObject Type="Embed" ProgID="Equation.3" ShapeID="_x0000_i2509" DrawAspect="Content" ObjectID="_1628443219" r:id="rId25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B438D2" w:rsidRPr="002625EB" w14:paraId="5C5E06A8" w14:textId="77777777" w:rsidTr="00B438D2">
              <w:trPr>
                <w:trHeight w:val="183"/>
              </w:trPr>
              <w:tc>
                <w:tcPr>
                  <w:tcW w:w="1314" w:type="dxa"/>
                  <w:vMerge/>
                  <w:vAlign w:val="center"/>
                </w:tcPr>
                <w:p w14:paraId="1B8D54F0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830" w:type="dxa"/>
                  <w:vAlign w:val="center"/>
                </w:tcPr>
                <w:p w14:paraId="18003E2D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22AAC4D5">
                      <v:shape id="_x0000_i2510" type="#_x0000_t75" style="width:14.5pt;height:14.5pt" o:ole="">
                        <v:imagedata r:id="rId26" o:title=""/>
                      </v:shape>
                      <o:OLEObject Type="Embed" ProgID="Equation.3" ShapeID="_x0000_i2510" DrawAspect="Content" ObjectID="_1628443220" r:id="rId27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, from left to right as in Tables 6.3.1.1.2-1/2, or codebook index for 2 antenna ports according to Subclause 5.2.2.2.1 in [6, TS38.214],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pmi-FormatIndicator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2625EB">
                    <w:t xml:space="preserve">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w</w:t>
                  </w:r>
                  <w:r w:rsidRPr="002625EB">
                    <w:rPr>
                      <w:rFonts w:hint="eastAsia"/>
                      <w:i/>
                      <w:lang w:val="en-US" w:eastAsia="zh-CN"/>
                    </w:rPr>
                    <w:t>i</w:t>
                  </w:r>
                  <w:r w:rsidRPr="002625EB">
                    <w:rPr>
                      <w:i/>
                      <w:lang w:val="en-US" w:eastAsia="zh-CN"/>
                    </w:rPr>
                    <w:t>debandPMI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if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</w:tbl>
          <w:p w14:paraId="7510B507" w14:textId="55235DB0" w:rsidR="00B438D2" w:rsidRPr="00B438D2" w:rsidRDefault="00B438D2" w:rsidP="00B438D2">
            <w:pPr>
              <w:pStyle w:val="T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2"/>
                <w:szCs w:val="2"/>
                <w:lang w:eastAsia="zh-CN"/>
              </w:rPr>
            </w:pPr>
          </w:p>
          <w:p w14:paraId="0EE75C72" w14:textId="77777777" w:rsidR="00B438D2" w:rsidRPr="002625EB" w:rsidRDefault="00B438D2" w:rsidP="00B438D2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6.3.1.1.2-11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2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2625EB">
              <w:rPr>
                <w:i/>
                <w:lang w:val="en-US" w:eastAsia="zh-CN"/>
              </w:rPr>
              <w:t>pmi-FormatIndicator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r w:rsidRPr="002625EB">
              <w:t xml:space="preserve"> </w:t>
            </w:r>
            <w:proofErr w:type="spellStart"/>
            <w:r w:rsidRPr="002625EB">
              <w:rPr>
                <w:i/>
                <w:lang w:val="en-US" w:eastAsia="zh-CN"/>
              </w:rPr>
              <w:t>subbandPMI</w:t>
            </w:r>
            <w:proofErr w:type="spellEnd"/>
            <w:r w:rsidRPr="002625EB">
              <w:rPr>
                <w:rFonts w:hint="eastAsia"/>
                <w:lang w:val="en-US" w:eastAsia="zh-CN"/>
              </w:rPr>
              <w:t xml:space="preserve"> or </w:t>
            </w:r>
            <w:proofErr w:type="spellStart"/>
            <w:r w:rsidRPr="002625EB">
              <w:rPr>
                <w:i/>
                <w:lang w:val="en-US" w:eastAsia="zh-CN"/>
              </w:rPr>
              <w:t>cqi-FormatIndicator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2625EB">
              <w:rPr>
                <w:rFonts w:hint="eastAsia"/>
                <w:i/>
                <w:lang w:val="en-US" w:eastAsia="zh-CN"/>
              </w:rPr>
              <w:t>sub</w:t>
            </w:r>
            <w:r w:rsidRPr="002625EB">
              <w:rPr>
                <w:i/>
                <w:lang w:val="en-US" w:eastAsia="zh-CN"/>
              </w:rPr>
              <w:t>bandCQI</w:t>
            </w:r>
            <w:proofErr w:type="spellEnd"/>
          </w:p>
          <w:tbl>
            <w:tblPr>
              <w:tblW w:w="7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70"/>
              <w:gridCol w:w="6002"/>
            </w:tblGrid>
            <w:tr w:rsidR="00B438D2" w:rsidRPr="002625EB" w14:paraId="43F4C610" w14:textId="77777777" w:rsidTr="00B438D2">
              <w:trPr>
                <w:trHeight w:val="148"/>
              </w:trPr>
              <w:tc>
                <w:tcPr>
                  <w:tcW w:w="1170" w:type="dxa"/>
                  <w:vMerge w:val="restart"/>
                  <w:vAlign w:val="center"/>
                </w:tcPr>
                <w:p w14:paraId="5CD22FB8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067D896D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P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art 2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</w:p>
              </w:tc>
              <w:tc>
                <w:tcPr>
                  <w:tcW w:w="6002" w:type="dxa"/>
                  <w:vAlign w:val="center"/>
                </w:tcPr>
                <w:p w14:paraId="190DDD70" w14:textId="77777777" w:rsidR="00B438D2" w:rsidRPr="002625EB" w:rsidRDefault="00B438D2" w:rsidP="00B438D2">
                  <w:pPr>
                    <w:pStyle w:val="TAC"/>
                    <w:rPr>
                      <w:lang w:val="en-US" w:eastAsia="zh-CN"/>
                    </w:rPr>
                  </w:pP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differential CQI for the second TB of all even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number, as in Tables 6.3.1.1.2-3/4/5,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cqi-FormatIndicator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proofErr w:type="spellStart"/>
                  <w:r w:rsidRPr="002625EB"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2625EB">
                    <w:rPr>
                      <w:i/>
                      <w:lang w:val="en-US" w:eastAsia="zh-CN"/>
                    </w:rPr>
                    <w:t>bandCQI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</w:t>
                  </w:r>
                  <w:r w:rsidRPr="00B438D2">
                    <w:rPr>
                      <w:rFonts w:hint="eastAsia"/>
                      <w:highlight w:val="yellow"/>
                      <w:lang w:val="en-US" w:eastAsia="zh-CN"/>
                    </w:rPr>
                    <w:t>if reported</w:t>
                  </w:r>
                </w:p>
              </w:tc>
            </w:tr>
            <w:tr w:rsidR="00B438D2" w:rsidRPr="002625EB" w14:paraId="052FA7DC" w14:textId="77777777" w:rsidTr="00B438D2">
              <w:trPr>
                <w:trHeight w:val="528"/>
              </w:trPr>
              <w:tc>
                <w:tcPr>
                  <w:tcW w:w="1170" w:type="dxa"/>
                  <w:vMerge/>
                  <w:vAlign w:val="center"/>
                </w:tcPr>
                <w:p w14:paraId="205F2C61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6002" w:type="dxa"/>
                  <w:vAlign w:val="center"/>
                </w:tcPr>
                <w:p w14:paraId="7E365389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4E694D41">
                      <v:shape id="_x0000_i2763" type="#_x0000_t75" style="width:14.5pt;height:14.5pt" o:ole="">
                        <v:imagedata r:id="rId26" o:title=""/>
                      </v:shape>
                      <o:OLEObject Type="Embed" ProgID="Equation.3" ShapeID="_x0000_i2763" DrawAspect="Content" ObjectID="_1628443221" r:id="rId28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of all even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number, from left to right as in Tables 6.3.1.1.2-1/2, or codebook index for 2 antenna ports according to Subclause 5.2.2.2.1 in [6, TS38.214] of all even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pmi-FormatIndicator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2625EB">
                    <w:t xml:space="preserve"> </w:t>
                  </w:r>
                  <w:proofErr w:type="spellStart"/>
                  <w:r w:rsidRPr="002625EB"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2625EB">
                    <w:rPr>
                      <w:i/>
                      <w:lang w:val="en-US" w:eastAsia="zh-CN"/>
                    </w:rPr>
                    <w:t>bandPMI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if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  <w:tr w:rsidR="00B438D2" w:rsidRPr="002625EB" w14:paraId="5AB76B33" w14:textId="77777777" w:rsidTr="00B438D2">
              <w:trPr>
                <w:trHeight w:val="59"/>
              </w:trPr>
              <w:tc>
                <w:tcPr>
                  <w:tcW w:w="1170" w:type="dxa"/>
                  <w:vMerge/>
                  <w:vAlign w:val="center"/>
                </w:tcPr>
                <w:p w14:paraId="1047446B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6002" w:type="dxa"/>
                  <w:vAlign w:val="center"/>
                </w:tcPr>
                <w:p w14:paraId="191877C4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lang w:eastAsia="zh-CN"/>
                    </w:rPr>
                    <w:t>S</w:t>
                  </w:r>
                  <w:r w:rsidRPr="002625EB">
                    <w:rPr>
                      <w:rFonts w:hint="eastAsia"/>
                      <w:lang w:eastAsia="zh-CN"/>
                    </w:rPr>
                    <w:t>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differential CQI for the second TB of all odd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number, as in Tables 6.3.1.1.2-3/4/5,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cqi-FormatIndicator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proofErr w:type="spellStart"/>
                  <w:r w:rsidRPr="002625EB"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2625EB">
                    <w:rPr>
                      <w:i/>
                      <w:lang w:val="en-US" w:eastAsia="zh-CN"/>
                    </w:rPr>
                    <w:t>bandCQI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</w:t>
                  </w:r>
                  <w:r w:rsidRPr="00B438D2">
                    <w:rPr>
                      <w:rFonts w:hint="eastAsia"/>
                      <w:highlight w:val="yellow"/>
                      <w:lang w:val="en-US" w:eastAsia="zh-CN"/>
                    </w:rPr>
                    <w:t>if reported</w:t>
                  </w:r>
                </w:p>
              </w:tc>
            </w:tr>
            <w:tr w:rsidR="00B438D2" w:rsidRPr="002625EB" w14:paraId="124F1FE4" w14:textId="77777777" w:rsidTr="00B438D2">
              <w:trPr>
                <w:trHeight w:val="147"/>
              </w:trPr>
              <w:tc>
                <w:tcPr>
                  <w:tcW w:w="1170" w:type="dxa"/>
                  <w:vMerge/>
                  <w:vAlign w:val="center"/>
                </w:tcPr>
                <w:p w14:paraId="49986AEE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6002" w:type="dxa"/>
                  <w:vAlign w:val="center"/>
                </w:tcPr>
                <w:p w14:paraId="774AF969" w14:textId="77777777" w:rsidR="00B438D2" w:rsidRPr="002625EB" w:rsidRDefault="00B438D2" w:rsidP="00B438D2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38C594B9">
                      <v:shape id="_x0000_i2764" type="#_x0000_t75" style="width:14.5pt;height:14.5pt" o:ole="">
                        <v:imagedata r:id="rId26" o:title=""/>
                      </v:shape>
                      <o:OLEObject Type="Embed" ProgID="Equation.3" ShapeID="_x0000_i2764" DrawAspect="Content" ObjectID="_1628443222" r:id="rId29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of all odd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number, from left to right as in Tables 6.3.1.1.2-1/2, or codebook index for 2 antenna ports according to Subclause 5.2.2.2.1 in [6, TS38.214] of all odd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subbands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with increasing order of </w:t>
                  </w:r>
                  <w:proofErr w:type="spellStart"/>
                  <w:r w:rsidRPr="002625EB">
                    <w:rPr>
                      <w:rFonts w:hint="eastAsia"/>
                      <w:lang w:eastAsia="zh-CN"/>
                    </w:rPr>
                    <w:t>subband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number, if </w:t>
                  </w:r>
                  <w:proofErr w:type="spellStart"/>
                  <w:r w:rsidRPr="002625EB">
                    <w:rPr>
                      <w:i/>
                      <w:lang w:val="en-US" w:eastAsia="zh-CN"/>
                    </w:rPr>
                    <w:t>pmi-FormatIndicator</w:t>
                  </w:r>
                  <w:proofErr w:type="spellEnd"/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2625EB">
                    <w:t xml:space="preserve"> </w:t>
                  </w:r>
                  <w:proofErr w:type="spellStart"/>
                  <w:r w:rsidRPr="002625EB"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2625EB">
                    <w:rPr>
                      <w:i/>
                      <w:lang w:val="en-US" w:eastAsia="zh-CN"/>
                    </w:rPr>
                    <w:t>bandPMI</w:t>
                  </w:r>
                  <w:proofErr w:type="spellEnd"/>
                  <w:r w:rsidRPr="002625EB">
                    <w:rPr>
                      <w:rFonts w:hint="eastAsia"/>
                      <w:lang w:val="en-US" w:eastAsia="zh-CN"/>
                    </w:rPr>
                    <w:t xml:space="preserve"> and if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</w:tbl>
          <w:p w14:paraId="13D3EDE5" w14:textId="77777777" w:rsidR="00F87E8C" w:rsidRDefault="00F87E8C" w:rsidP="00374B6C">
            <w:pPr>
              <w:rPr>
                <w:lang w:eastAsia="zh-CN"/>
              </w:rPr>
            </w:pPr>
          </w:p>
          <w:p w14:paraId="79FBCB95" w14:textId="0722FE58" w:rsidR="00413C15" w:rsidRPr="00B00A6F" w:rsidRDefault="009D0D5E" w:rsidP="00B00A6F">
            <w:pPr>
              <w:pStyle w:val="B1"/>
              <w:ind w:left="0" w:firstLine="0"/>
              <w:rPr>
                <w:rFonts w:eastAsia="MS Mincho"/>
              </w:rPr>
            </w:pPr>
            <w:r>
              <w:rPr>
                <w:rFonts w:ascii="Arial" w:hAnsi="Arial"/>
                <w:noProof/>
              </w:rPr>
              <w:t>This means CQI is not a mandatory term in CSI for type I CSI feedback</w:t>
            </w:r>
            <w:r w:rsidR="00B84881">
              <w:rPr>
                <w:rFonts w:ascii="Arial" w:hAnsi="Arial"/>
                <w:noProof/>
              </w:rPr>
              <w:t xml:space="preserve"> using PUCCH</w:t>
            </w:r>
            <w:r>
              <w:rPr>
                <w:rFonts w:ascii="Arial" w:hAnsi="Arial"/>
                <w:noProof/>
              </w:rPr>
              <w:t>.</w:t>
            </w:r>
            <w:r w:rsidR="002F61DC">
              <w:rPr>
                <w:rFonts w:ascii="Arial" w:hAnsi="Arial"/>
                <w:noProof/>
              </w:rPr>
              <w:t xml:space="preserve"> Hence, </w:t>
            </w:r>
            <w:r w:rsidR="00017BF5">
              <w:rPr>
                <w:rFonts w:ascii="Arial" w:hAnsi="Arial"/>
                <w:noProof/>
              </w:rPr>
              <w:t>it is needed to align the text in section 5.2.</w:t>
            </w:r>
            <w:r w:rsidR="00B84881">
              <w:rPr>
                <w:rFonts w:ascii="Arial" w:hAnsi="Arial"/>
                <w:noProof/>
              </w:rPr>
              <w:t>4</w:t>
            </w:r>
            <w:r w:rsidR="00017BF5">
              <w:rPr>
                <w:rFonts w:ascii="Arial" w:hAnsi="Arial"/>
                <w:noProof/>
              </w:rPr>
              <w:t xml:space="preserve"> according to section 5.2.1.4.2</w:t>
            </w:r>
            <w:r w:rsidR="00696B46">
              <w:rPr>
                <w:rFonts w:ascii="Arial" w:hAnsi="Arial"/>
                <w:noProof/>
              </w:rPr>
              <w:t xml:space="preserve"> of TS38.214 and section 6.3.</w:t>
            </w:r>
            <w:r w:rsidR="00B438D2">
              <w:rPr>
                <w:rFonts w:ascii="Arial" w:hAnsi="Arial"/>
                <w:noProof/>
              </w:rPr>
              <w:t>1</w:t>
            </w:r>
            <w:r w:rsidR="00696B46">
              <w:rPr>
                <w:rFonts w:ascii="Arial" w:hAnsi="Arial"/>
                <w:noProof/>
              </w:rPr>
              <w:t>.1.2 of TS38.212</w:t>
            </w:r>
            <w:r w:rsidR="0038538F" w:rsidRPr="0038538F"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7CC257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43B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E8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49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72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8F8FC" w14:textId="06D686EF" w:rsidR="00F40E4A" w:rsidRDefault="00017BF5" w:rsidP="008F2D79">
            <w:pPr>
              <w:pStyle w:val="CRCoverPage"/>
              <w:spacing w:after="0"/>
              <w:rPr>
                <w:noProof/>
              </w:rPr>
            </w:pPr>
            <w:r>
              <w:t xml:space="preserve">Clarify that the CQI report is </w:t>
            </w:r>
            <w:r w:rsidR="00B4159E">
              <w:t>included i</w:t>
            </w:r>
            <w:r w:rsidR="003B0A06">
              <w:t>n</w:t>
            </w:r>
            <w:r w:rsidR="00B4159E">
              <w:t xml:space="preserve"> type I CSI feedback</w:t>
            </w:r>
            <w:r w:rsidR="00254A20">
              <w:t xml:space="preserve"> if CQI report is required</w:t>
            </w:r>
            <w:r w:rsidR="008F2D79">
              <w:t>.</w:t>
            </w:r>
          </w:p>
        </w:tc>
      </w:tr>
      <w:tr w:rsidR="001E41F3" w14:paraId="35A06A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6B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CA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812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4D263" w14:textId="0CAFED00" w:rsidR="001E41F3" w:rsidRDefault="008D055B" w:rsidP="00466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CQI will always be </w:t>
            </w:r>
            <w:r w:rsidR="003E7F4B">
              <w:rPr>
                <w:noProof/>
              </w:rPr>
              <w:t>reported even if not requested by the network</w:t>
            </w:r>
            <w:r w:rsidR="00C417C1">
              <w:rPr>
                <w:noProof/>
              </w:rPr>
              <w:t>.</w:t>
            </w:r>
          </w:p>
        </w:tc>
      </w:tr>
      <w:tr w:rsidR="001E41F3" w14:paraId="43D62EBA" w14:textId="77777777">
        <w:tc>
          <w:tcPr>
            <w:tcW w:w="2268" w:type="dxa"/>
            <w:gridSpan w:val="2"/>
          </w:tcPr>
          <w:p w14:paraId="60103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C19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47FB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B6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B437" w14:textId="1D6F05A9" w:rsidR="001E41F3" w:rsidRDefault="00D1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37F601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047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9F5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7A3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AA2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265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1903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A354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0213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450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F8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C95D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F1A9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0781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109C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AF4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29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1481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5E7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FBB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8C7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42D1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8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ED17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2DA5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273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8DD4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B4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4EF1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D0CB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6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59E98" w14:textId="3D603192" w:rsidR="00440F08" w:rsidRPr="00440F08" w:rsidRDefault="00440F08" w:rsidP="00440F08">
            <w:pPr>
              <w:pStyle w:val="CRCoverPage"/>
              <w:spacing w:after="0"/>
              <w:rPr>
                <w:noProof/>
                <w:u w:val="single"/>
              </w:rPr>
            </w:pPr>
            <w:r w:rsidRPr="00440F08">
              <w:rPr>
                <w:noProof/>
                <w:u w:val="single"/>
              </w:rPr>
              <w:t>Isolated impact analysis</w:t>
            </w:r>
          </w:p>
          <w:p w14:paraId="5352F6BE" w14:textId="1443337A" w:rsidR="008B3386" w:rsidRDefault="00440F08" w:rsidP="00440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344C3">
              <w:rPr>
                <w:noProof/>
              </w:rPr>
              <w:t xml:space="preserve">CR </w:t>
            </w:r>
            <w:r>
              <w:rPr>
                <w:noProof/>
              </w:rPr>
              <w:t>describes the most likely existing common interpretation</w:t>
            </w:r>
            <w:r w:rsidR="006344C3">
              <w:rPr>
                <w:noProof/>
              </w:rPr>
              <w:t>.</w:t>
            </w:r>
          </w:p>
        </w:tc>
      </w:tr>
    </w:tbl>
    <w:p w14:paraId="552B91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1AFF7" w14:textId="2979ED5D" w:rsidR="00481B38" w:rsidRPr="0048482F" w:rsidRDefault="00481B38" w:rsidP="00481B38">
      <w:pPr>
        <w:pStyle w:val="Heading3"/>
        <w:rPr>
          <w:color w:val="000000"/>
        </w:rPr>
      </w:pPr>
      <w:bookmarkStart w:id="2" w:name="_Toc4508140"/>
      <w:r w:rsidRPr="0048482F">
        <w:rPr>
          <w:color w:val="000000"/>
        </w:rPr>
        <w:t>5.2.</w:t>
      </w:r>
      <w:r w:rsidR="003B0A06">
        <w:rPr>
          <w:color w:val="000000"/>
        </w:rPr>
        <w:t>4</w:t>
      </w:r>
      <w:r w:rsidRPr="0048482F">
        <w:rPr>
          <w:color w:val="000000"/>
        </w:rPr>
        <w:tab/>
        <w:t>CSI reporting using PU</w:t>
      </w:r>
      <w:r w:rsidR="003B0A06">
        <w:rPr>
          <w:color w:val="000000"/>
        </w:rPr>
        <w:t>C</w:t>
      </w:r>
      <w:r w:rsidRPr="0048482F">
        <w:rPr>
          <w:color w:val="000000"/>
        </w:rPr>
        <w:t>CH</w:t>
      </w:r>
      <w:bookmarkEnd w:id="2"/>
    </w:p>
    <w:p w14:paraId="0CCD5256" w14:textId="77777777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014A7B30" w14:textId="3C3FD17D" w:rsidR="003B0A06" w:rsidRPr="0048482F" w:rsidRDefault="003B0A06" w:rsidP="003B0A06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When the PUCCH carry Type I CSI with wideband frequency granularity, the CSI payload carried by the PUCCH </w:t>
      </w:r>
      <w:r>
        <w:rPr>
          <w:color w:val="000000"/>
          <w:lang w:val="en-AU"/>
        </w:rPr>
        <w:t xml:space="preserve">format 2 </w:t>
      </w:r>
      <w:r w:rsidRPr="0048482F">
        <w:rPr>
          <w:color w:val="000000"/>
          <w:lang w:val="en-AU"/>
        </w:rPr>
        <w:t xml:space="preserve">and PUCCH </w:t>
      </w:r>
      <w:r>
        <w:rPr>
          <w:color w:val="000000"/>
          <w:lang w:val="en-AU"/>
        </w:rPr>
        <w:t xml:space="preserve">formats 3, or 4 </w:t>
      </w:r>
      <w:r w:rsidRPr="0048482F">
        <w:rPr>
          <w:color w:val="000000"/>
          <w:lang w:val="en-AU"/>
        </w:rPr>
        <w:t xml:space="preserve">are identical and the same irrespective of </w:t>
      </w:r>
      <w:r w:rsidRPr="006915B0">
        <w:rPr>
          <w:color w:val="000000"/>
          <w:lang w:val="en-AU"/>
        </w:rPr>
        <w:t>RI (if reported), CRI (if reported)</w:t>
      </w:r>
      <w:r w:rsidRPr="0048482F">
        <w:rPr>
          <w:color w:val="000000"/>
          <w:lang w:val="en-AU"/>
        </w:rPr>
        <w:t>.</w:t>
      </w:r>
      <w:r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>For type I CSI sub-band reporting on PUCCH</w:t>
      </w:r>
      <w:r>
        <w:rPr>
          <w:color w:val="000000"/>
          <w:lang w:val="en-AU"/>
        </w:rPr>
        <w:t xml:space="preserve"> formats 3, or 4</w:t>
      </w:r>
      <w:r w:rsidRPr="0048482F">
        <w:rPr>
          <w:color w:val="000000"/>
          <w:lang w:val="en-AU"/>
        </w:rPr>
        <w:t xml:space="preserve">, the payload is split into two parts. The first part contains </w:t>
      </w:r>
      <w:r w:rsidRPr="005E40CD">
        <w:rPr>
          <w:lang w:eastAsia="x-none"/>
        </w:rPr>
        <w:t>RI (if reported), CRI (if reported)</w:t>
      </w:r>
      <w:r w:rsidRPr="0048482F">
        <w:rPr>
          <w:color w:val="000000"/>
          <w:lang w:val="en-AU"/>
        </w:rPr>
        <w:t>, CQI for the first codeword</w:t>
      </w:r>
      <w:r>
        <w:rPr>
          <w:color w:val="000000"/>
          <w:lang w:val="en-AU"/>
        </w:rPr>
        <w:t xml:space="preserve"> </w:t>
      </w:r>
      <w:r w:rsidRPr="003B0A06">
        <w:rPr>
          <w:color w:val="FF0000"/>
          <w:lang w:val="en-AU"/>
        </w:rPr>
        <w:t>(if reported)</w:t>
      </w:r>
      <w:r w:rsidRPr="0048482F">
        <w:rPr>
          <w:color w:val="000000"/>
          <w:lang w:val="en-AU"/>
        </w:rPr>
        <w:t xml:space="preserve">. The second part contains PMI and contains the CQI for the second codeword </w:t>
      </w:r>
      <w:r w:rsidR="001E2F66" w:rsidRPr="003B0A06">
        <w:rPr>
          <w:color w:val="FF0000"/>
          <w:lang w:val="en-AU"/>
        </w:rPr>
        <w:t>(if reported)</w:t>
      </w:r>
      <w:r w:rsidR="001E2F66">
        <w:rPr>
          <w:color w:val="000000"/>
          <w:lang w:val="en-AU"/>
        </w:rPr>
        <w:t xml:space="preserve"> </w:t>
      </w:r>
      <w:bookmarkStart w:id="3" w:name="_GoBack"/>
      <w:bookmarkEnd w:id="3"/>
      <w:r w:rsidRPr="0048482F">
        <w:rPr>
          <w:color w:val="000000"/>
          <w:lang w:val="en-AU"/>
        </w:rPr>
        <w:t>when RI &gt; 4</w:t>
      </w:r>
      <w:r w:rsidR="001E2F66">
        <w:rPr>
          <w:color w:val="000000"/>
          <w:lang w:val="en-AU"/>
        </w:rPr>
        <w:t>.</w:t>
      </w:r>
      <w:r>
        <w:rPr>
          <w:color w:val="000000"/>
          <w:lang w:val="en-AU"/>
        </w:rPr>
        <w:t xml:space="preserve"> </w:t>
      </w:r>
    </w:p>
    <w:p w14:paraId="0EFBD597" w14:textId="77777777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6E3DBBC6" w14:textId="77777777" w:rsidR="001E41F3" w:rsidRDefault="001E41F3">
      <w:pPr>
        <w:rPr>
          <w:noProof/>
        </w:rPr>
      </w:pPr>
    </w:p>
    <w:sectPr w:rsidR="001E41F3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7439" w14:textId="77777777" w:rsidR="00701E66" w:rsidRDefault="00701E66">
      <w:r>
        <w:separator/>
      </w:r>
    </w:p>
  </w:endnote>
  <w:endnote w:type="continuationSeparator" w:id="0">
    <w:p w14:paraId="0B9D493A" w14:textId="77777777" w:rsidR="00701E66" w:rsidRDefault="007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43E1C" w14:textId="77777777" w:rsidR="00701E66" w:rsidRDefault="00701E66">
      <w:r>
        <w:separator/>
      </w:r>
    </w:p>
  </w:footnote>
  <w:footnote w:type="continuationSeparator" w:id="0">
    <w:p w14:paraId="23D9A1C2" w14:textId="77777777" w:rsidR="00701E66" w:rsidRDefault="007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985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41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C75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17F35"/>
    <w:multiLevelType w:val="hybridMultilevel"/>
    <w:tmpl w:val="6F569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B78AD"/>
    <w:multiLevelType w:val="hybridMultilevel"/>
    <w:tmpl w:val="8410F596"/>
    <w:lvl w:ilvl="0" w:tplc="456C9D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856EB2"/>
    <w:multiLevelType w:val="hybridMultilevel"/>
    <w:tmpl w:val="B4F6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B74DF"/>
    <w:multiLevelType w:val="hybridMultilevel"/>
    <w:tmpl w:val="4A82C3B8"/>
    <w:lvl w:ilvl="0" w:tplc="4F8C4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F5"/>
    <w:rsid w:val="00022E4A"/>
    <w:rsid w:val="000A6394"/>
    <w:rsid w:val="000C038A"/>
    <w:rsid w:val="000C6598"/>
    <w:rsid w:val="00107586"/>
    <w:rsid w:val="00145D43"/>
    <w:rsid w:val="00192C46"/>
    <w:rsid w:val="001A7B60"/>
    <w:rsid w:val="001B4191"/>
    <w:rsid w:val="001B7A65"/>
    <w:rsid w:val="001E2F66"/>
    <w:rsid w:val="001E413D"/>
    <w:rsid w:val="001E41F3"/>
    <w:rsid w:val="001E4C21"/>
    <w:rsid w:val="002446FD"/>
    <w:rsid w:val="00254A20"/>
    <w:rsid w:val="0026004D"/>
    <w:rsid w:val="0026370C"/>
    <w:rsid w:val="00275D12"/>
    <w:rsid w:val="002857A0"/>
    <w:rsid w:val="002860C4"/>
    <w:rsid w:val="002A01CC"/>
    <w:rsid w:val="002B16FD"/>
    <w:rsid w:val="002B5741"/>
    <w:rsid w:val="002C0E04"/>
    <w:rsid w:val="002E0078"/>
    <w:rsid w:val="002F61DC"/>
    <w:rsid w:val="00305409"/>
    <w:rsid w:val="00330257"/>
    <w:rsid w:val="00374B6C"/>
    <w:rsid w:val="0038129B"/>
    <w:rsid w:val="0038538F"/>
    <w:rsid w:val="003B0A06"/>
    <w:rsid w:val="003D3A44"/>
    <w:rsid w:val="003E1A36"/>
    <w:rsid w:val="003E7F4B"/>
    <w:rsid w:val="003F2EF0"/>
    <w:rsid w:val="00413C15"/>
    <w:rsid w:val="004242F1"/>
    <w:rsid w:val="00440F08"/>
    <w:rsid w:val="0044139A"/>
    <w:rsid w:val="00454756"/>
    <w:rsid w:val="00457978"/>
    <w:rsid w:val="00466F27"/>
    <w:rsid w:val="00481B38"/>
    <w:rsid w:val="004B75B7"/>
    <w:rsid w:val="004E6980"/>
    <w:rsid w:val="00514B5B"/>
    <w:rsid w:val="00514F5B"/>
    <w:rsid w:val="0051580D"/>
    <w:rsid w:val="0054294C"/>
    <w:rsid w:val="00543940"/>
    <w:rsid w:val="00592D74"/>
    <w:rsid w:val="00597747"/>
    <w:rsid w:val="005C03AB"/>
    <w:rsid w:val="005E2C44"/>
    <w:rsid w:val="005E3D2C"/>
    <w:rsid w:val="00621188"/>
    <w:rsid w:val="006257ED"/>
    <w:rsid w:val="00626C98"/>
    <w:rsid w:val="006344C3"/>
    <w:rsid w:val="00664F6F"/>
    <w:rsid w:val="00690620"/>
    <w:rsid w:val="00695808"/>
    <w:rsid w:val="00696B46"/>
    <w:rsid w:val="006B46FB"/>
    <w:rsid w:val="006C5234"/>
    <w:rsid w:val="006E21FB"/>
    <w:rsid w:val="00701E66"/>
    <w:rsid w:val="00750FC0"/>
    <w:rsid w:val="00792342"/>
    <w:rsid w:val="007A4F2B"/>
    <w:rsid w:val="007B512A"/>
    <w:rsid w:val="007C2097"/>
    <w:rsid w:val="007D6A07"/>
    <w:rsid w:val="007F1A67"/>
    <w:rsid w:val="007F71E6"/>
    <w:rsid w:val="008104D9"/>
    <w:rsid w:val="00825CCD"/>
    <w:rsid w:val="008279FA"/>
    <w:rsid w:val="008626E7"/>
    <w:rsid w:val="00870EE7"/>
    <w:rsid w:val="00887242"/>
    <w:rsid w:val="008B3386"/>
    <w:rsid w:val="008D055B"/>
    <w:rsid w:val="008D08DE"/>
    <w:rsid w:val="008D51DE"/>
    <w:rsid w:val="008D5F5E"/>
    <w:rsid w:val="008F2D79"/>
    <w:rsid w:val="008F686C"/>
    <w:rsid w:val="009209A0"/>
    <w:rsid w:val="009338B0"/>
    <w:rsid w:val="00936D8F"/>
    <w:rsid w:val="00945E1C"/>
    <w:rsid w:val="00950CBE"/>
    <w:rsid w:val="009523ED"/>
    <w:rsid w:val="009777D9"/>
    <w:rsid w:val="00987553"/>
    <w:rsid w:val="00987FE2"/>
    <w:rsid w:val="00991B88"/>
    <w:rsid w:val="009A579D"/>
    <w:rsid w:val="009B4224"/>
    <w:rsid w:val="009D0D5E"/>
    <w:rsid w:val="009E07C8"/>
    <w:rsid w:val="009E2F7B"/>
    <w:rsid w:val="009E3297"/>
    <w:rsid w:val="009E5F1F"/>
    <w:rsid w:val="009F734F"/>
    <w:rsid w:val="00A050B5"/>
    <w:rsid w:val="00A16D89"/>
    <w:rsid w:val="00A246B6"/>
    <w:rsid w:val="00A47E70"/>
    <w:rsid w:val="00A7671C"/>
    <w:rsid w:val="00A76A9A"/>
    <w:rsid w:val="00A7769C"/>
    <w:rsid w:val="00AB647A"/>
    <w:rsid w:val="00AC12C8"/>
    <w:rsid w:val="00AC18C2"/>
    <w:rsid w:val="00AD1CD8"/>
    <w:rsid w:val="00AF2F7C"/>
    <w:rsid w:val="00AF3D59"/>
    <w:rsid w:val="00B00250"/>
    <w:rsid w:val="00B00A6F"/>
    <w:rsid w:val="00B150D3"/>
    <w:rsid w:val="00B258BB"/>
    <w:rsid w:val="00B34E68"/>
    <w:rsid w:val="00B4159E"/>
    <w:rsid w:val="00B438D2"/>
    <w:rsid w:val="00B50DCB"/>
    <w:rsid w:val="00B61D46"/>
    <w:rsid w:val="00B67B97"/>
    <w:rsid w:val="00B80E5E"/>
    <w:rsid w:val="00B84881"/>
    <w:rsid w:val="00B968C8"/>
    <w:rsid w:val="00BA3EC5"/>
    <w:rsid w:val="00BB5DFC"/>
    <w:rsid w:val="00BB5ED2"/>
    <w:rsid w:val="00BC6CA8"/>
    <w:rsid w:val="00BD279D"/>
    <w:rsid w:val="00BD6BB8"/>
    <w:rsid w:val="00BF533E"/>
    <w:rsid w:val="00C20937"/>
    <w:rsid w:val="00C23137"/>
    <w:rsid w:val="00C242F5"/>
    <w:rsid w:val="00C24EAF"/>
    <w:rsid w:val="00C417C1"/>
    <w:rsid w:val="00C628FB"/>
    <w:rsid w:val="00C778CD"/>
    <w:rsid w:val="00C95985"/>
    <w:rsid w:val="00C96874"/>
    <w:rsid w:val="00CC5026"/>
    <w:rsid w:val="00CE2F01"/>
    <w:rsid w:val="00D03F9A"/>
    <w:rsid w:val="00D05061"/>
    <w:rsid w:val="00D15A7D"/>
    <w:rsid w:val="00D7332C"/>
    <w:rsid w:val="00DA2650"/>
    <w:rsid w:val="00DB4172"/>
    <w:rsid w:val="00DC2F5A"/>
    <w:rsid w:val="00DE34CF"/>
    <w:rsid w:val="00E05D28"/>
    <w:rsid w:val="00E64835"/>
    <w:rsid w:val="00EC605A"/>
    <w:rsid w:val="00EE7D7C"/>
    <w:rsid w:val="00EF09C5"/>
    <w:rsid w:val="00F25D98"/>
    <w:rsid w:val="00F300FB"/>
    <w:rsid w:val="00F40E4A"/>
    <w:rsid w:val="00F47623"/>
    <w:rsid w:val="00F6170B"/>
    <w:rsid w:val="00F6671A"/>
    <w:rsid w:val="00F87E8C"/>
    <w:rsid w:val="00F91DBC"/>
    <w:rsid w:val="00FB6386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8633CF"/>
  <w15:chartTrackingRefBased/>
  <w15:docId w15:val="{C9123873-D6BB-4CA0-AE27-FB8E5670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7F71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698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7FE2"/>
    <w:rPr>
      <w:color w:val="808080"/>
    </w:rPr>
  </w:style>
  <w:style w:type="character" w:customStyle="1" w:styleId="Heading5Char">
    <w:name w:val="Heading 5 Char"/>
    <w:link w:val="Heading5"/>
    <w:rsid w:val="00B00A6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750FC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50F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50F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4" ma:contentTypeDescription="Create a new document." ma:contentTypeScope="" ma:versionID="066f18d713478f2bd8bd2d18a1ef0885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a14e3488a4740b1cfe417437d0071a3e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79DE23F-5CCC-4F8E-BF02-B300579AE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E134E-6B16-47EC-A8C3-FE0F5191F9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35C065-72EE-4483-87B0-DF63E99F5E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A2861F-E130-414A-B3DB-37A672254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7D4AA9-F1AC-464D-8428-AEA68A27A1C2}">
  <ds:schemaRefs>
    <ds:schemaRef ds:uri="http://purl.org/dc/elements/1.1/"/>
    <ds:schemaRef ds:uri="http://purl.org/dc/terms/"/>
    <ds:schemaRef ds:uri="http://schemas.openxmlformats.org/package/2006/metadata/core-properties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797326e3-9901-4cf1-bd3e-621dad1e8837"/>
    <ds:schemaRef ds:uri="http://purl.org/dc/dcmitype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3</Pages>
  <Words>1153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Nokia/NSB</cp:lastModifiedBy>
  <cp:revision>5</cp:revision>
  <cp:lastPrinted>1900-01-01T08:00:00Z</cp:lastPrinted>
  <dcterms:created xsi:type="dcterms:W3CDTF">2019-08-27T10:25:00Z</dcterms:created>
  <dcterms:modified xsi:type="dcterms:W3CDTF">2019-08-27T17:08:00Z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0x0101006A0E08157E986F469F2F41B2EE6F48EA</vt:lpwstr>
  </property>
</Properties>
</file>